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42" w:rsidRPr="00E5221F" w:rsidRDefault="00C21942" w:rsidP="008C087D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21942" w:rsidRPr="006F5060" w:rsidRDefault="00C21942" w:rsidP="008C087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21942" w:rsidRPr="005C5DBF" w:rsidRDefault="00C21942" w:rsidP="00B155D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21942" w:rsidRPr="005C5DBF" w:rsidRDefault="00C21942" w:rsidP="00B155D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21942" w:rsidRDefault="00C21942" w:rsidP="00221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1942" w:rsidRPr="009922FF" w:rsidRDefault="00C21942" w:rsidP="00221666">
      <w:pPr>
        <w:spacing w:after="0" w:line="240" w:lineRule="auto"/>
        <w:rPr>
          <w:rFonts w:ascii="Times New Roman" w:hAnsi="Times New Roman" w:cs="Times New Roman"/>
        </w:rPr>
      </w:pPr>
      <w:r w:rsidRPr="009922FF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_________________ </w:t>
      </w:r>
      <w:r w:rsidRPr="009922FF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_______</w:t>
      </w:r>
    </w:p>
    <w:p w:rsidR="00C21942" w:rsidRPr="006B6729" w:rsidRDefault="00C21942" w:rsidP="00221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29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C21942" w:rsidRPr="005F3992" w:rsidRDefault="00C21942" w:rsidP="009734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942" w:rsidRPr="00D7489D" w:rsidRDefault="00C21942" w:rsidP="00D7489D">
      <w:pPr>
        <w:pStyle w:val="Title"/>
        <w:jc w:val="both"/>
        <w:rPr>
          <w:b w:val="0"/>
          <w:bCs w:val="0"/>
        </w:rPr>
      </w:pPr>
      <w:r w:rsidRPr="00D7489D">
        <w:rPr>
          <w:b w:val="0"/>
          <w:bCs w:val="0"/>
        </w:rPr>
        <w:t>Об утверждении</w:t>
      </w:r>
      <w:r>
        <w:rPr>
          <w:b w:val="0"/>
          <w:bCs w:val="0"/>
        </w:rPr>
        <w:t xml:space="preserve"> </w:t>
      </w:r>
      <w:r w:rsidRPr="00D7489D">
        <w:rPr>
          <w:b w:val="0"/>
          <w:bCs w:val="0"/>
        </w:rPr>
        <w:t>плана первоочередных</w:t>
      </w:r>
    </w:p>
    <w:p w:rsidR="00C21942" w:rsidRPr="00D7489D" w:rsidRDefault="00C21942" w:rsidP="00D7489D">
      <w:pPr>
        <w:pStyle w:val="Title"/>
        <w:jc w:val="both"/>
        <w:rPr>
          <w:b w:val="0"/>
          <w:bCs w:val="0"/>
        </w:rPr>
      </w:pPr>
      <w:r w:rsidRPr="00D7489D">
        <w:rPr>
          <w:b w:val="0"/>
          <w:bCs w:val="0"/>
        </w:rPr>
        <w:t>действий по обеспечению</w:t>
      </w:r>
      <w:r>
        <w:rPr>
          <w:b w:val="0"/>
          <w:bCs w:val="0"/>
        </w:rPr>
        <w:t xml:space="preserve"> </w:t>
      </w:r>
      <w:r w:rsidRPr="00D7489D">
        <w:rPr>
          <w:b w:val="0"/>
          <w:bCs w:val="0"/>
        </w:rPr>
        <w:t>развития экономики</w:t>
      </w:r>
    </w:p>
    <w:p w:rsidR="00C21942" w:rsidRPr="00D7489D" w:rsidRDefault="00C21942" w:rsidP="00D7489D">
      <w:pPr>
        <w:pStyle w:val="Title"/>
        <w:jc w:val="both"/>
        <w:rPr>
          <w:b w:val="0"/>
          <w:bCs w:val="0"/>
        </w:rPr>
      </w:pPr>
      <w:r>
        <w:rPr>
          <w:b w:val="0"/>
          <w:bCs w:val="0"/>
        </w:rPr>
        <w:t xml:space="preserve">Унечского муниципального района </w:t>
      </w:r>
      <w:r w:rsidRPr="00D7489D">
        <w:rPr>
          <w:b w:val="0"/>
          <w:bCs w:val="0"/>
        </w:rPr>
        <w:t xml:space="preserve">в условиях внешнего </w:t>
      </w:r>
    </w:p>
    <w:p w:rsidR="00C21942" w:rsidRPr="00D7489D" w:rsidRDefault="00C21942" w:rsidP="00D7489D">
      <w:pPr>
        <w:pStyle w:val="Title"/>
        <w:jc w:val="both"/>
      </w:pPr>
      <w:r w:rsidRPr="00D7489D">
        <w:rPr>
          <w:b w:val="0"/>
          <w:bCs w:val="0"/>
        </w:rPr>
        <w:t>санкционного давления на 2022год</w:t>
      </w:r>
    </w:p>
    <w:p w:rsidR="00C21942" w:rsidRPr="005F3992" w:rsidRDefault="00C21942" w:rsidP="00B81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942" w:rsidRPr="00347198" w:rsidRDefault="00C21942" w:rsidP="00D7489D">
      <w:pPr>
        <w:pStyle w:val="Title"/>
        <w:ind w:firstLine="567"/>
        <w:jc w:val="both"/>
        <w:rPr>
          <w:sz w:val="24"/>
          <w:szCs w:val="24"/>
        </w:rPr>
      </w:pPr>
      <w:r w:rsidRPr="00D7489D">
        <w:rPr>
          <w:b w:val="0"/>
          <w:bCs w:val="0"/>
          <w:sz w:val="24"/>
          <w:szCs w:val="24"/>
        </w:rPr>
        <w:t>В соответствии с распоряжением Губернатора Брянской области от 28.03.2022 года №229-рг</w:t>
      </w:r>
      <w:r>
        <w:rPr>
          <w:b w:val="0"/>
          <w:bCs w:val="0"/>
          <w:sz w:val="24"/>
          <w:szCs w:val="24"/>
        </w:rPr>
        <w:t xml:space="preserve"> «Об утверждении плана </w:t>
      </w:r>
      <w:r w:rsidRPr="00533723">
        <w:rPr>
          <w:b w:val="0"/>
          <w:bCs w:val="0"/>
          <w:sz w:val="24"/>
          <w:szCs w:val="24"/>
        </w:rPr>
        <w:t>первоочередных действий по обеспечению развития экономики Унечского района в условиях внешнего санкционного давления</w:t>
      </w:r>
      <w:r>
        <w:rPr>
          <w:b w:val="0"/>
          <w:bCs w:val="0"/>
          <w:sz w:val="24"/>
          <w:szCs w:val="24"/>
        </w:rPr>
        <w:t>»</w:t>
      </w:r>
      <w:r w:rsidRPr="00533723">
        <w:rPr>
          <w:b w:val="0"/>
          <w:bCs w:val="0"/>
          <w:sz w:val="24"/>
          <w:szCs w:val="24"/>
        </w:rPr>
        <w:t>,</w:t>
      </w:r>
      <w:r w:rsidRPr="00D7489D">
        <w:rPr>
          <w:b w:val="0"/>
          <w:bCs w:val="0"/>
          <w:sz w:val="24"/>
          <w:szCs w:val="24"/>
        </w:rPr>
        <w:t xml:space="preserve"> в целях обеспечени</w:t>
      </w:r>
      <w:r>
        <w:rPr>
          <w:b w:val="0"/>
          <w:bCs w:val="0"/>
          <w:sz w:val="24"/>
          <w:szCs w:val="24"/>
        </w:rPr>
        <w:t xml:space="preserve">я </w:t>
      </w:r>
      <w:r w:rsidRPr="00D7489D">
        <w:rPr>
          <w:b w:val="0"/>
          <w:bCs w:val="0"/>
          <w:sz w:val="24"/>
          <w:szCs w:val="24"/>
        </w:rPr>
        <w:t>развития экономики</w:t>
      </w:r>
      <w:r>
        <w:rPr>
          <w:b w:val="0"/>
          <w:bCs w:val="0"/>
          <w:sz w:val="24"/>
          <w:szCs w:val="24"/>
        </w:rPr>
        <w:t xml:space="preserve"> </w:t>
      </w:r>
      <w:r w:rsidRPr="00D7489D">
        <w:rPr>
          <w:b w:val="0"/>
          <w:bCs w:val="0"/>
          <w:sz w:val="24"/>
          <w:szCs w:val="24"/>
        </w:rPr>
        <w:t>Унечского района в условиях внешнего</w:t>
      </w:r>
      <w:r>
        <w:rPr>
          <w:b w:val="0"/>
          <w:bCs w:val="0"/>
          <w:sz w:val="24"/>
          <w:szCs w:val="24"/>
        </w:rPr>
        <w:t xml:space="preserve"> </w:t>
      </w:r>
      <w:r w:rsidRPr="00D7489D">
        <w:rPr>
          <w:b w:val="0"/>
          <w:bCs w:val="0"/>
          <w:sz w:val="24"/>
          <w:szCs w:val="24"/>
        </w:rPr>
        <w:t xml:space="preserve">санкционного давления на 2022год, руководствуясь Уставом </w:t>
      </w:r>
      <w:r>
        <w:rPr>
          <w:b w:val="0"/>
          <w:bCs w:val="0"/>
          <w:sz w:val="24"/>
          <w:szCs w:val="24"/>
        </w:rPr>
        <w:t>муниципального образования «</w:t>
      </w:r>
      <w:r w:rsidRPr="00D7489D">
        <w:rPr>
          <w:b w:val="0"/>
          <w:bCs w:val="0"/>
          <w:sz w:val="24"/>
          <w:szCs w:val="24"/>
        </w:rPr>
        <w:t>Унечск</w:t>
      </w:r>
      <w:r>
        <w:rPr>
          <w:b w:val="0"/>
          <w:bCs w:val="0"/>
          <w:sz w:val="24"/>
          <w:szCs w:val="24"/>
        </w:rPr>
        <w:t xml:space="preserve">ий муниципальный район </w:t>
      </w:r>
      <w:r w:rsidRPr="00D7489D">
        <w:rPr>
          <w:b w:val="0"/>
          <w:bCs w:val="0"/>
          <w:sz w:val="24"/>
          <w:szCs w:val="24"/>
        </w:rPr>
        <w:t>Брянской области</w:t>
      </w:r>
      <w:r>
        <w:rPr>
          <w:b w:val="0"/>
          <w:bCs w:val="0"/>
          <w:sz w:val="24"/>
          <w:szCs w:val="24"/>
        </w:rPr>
        <w:t>»</w:t>
      </w:r>
    </w:p>
    <w:p w:rsidR="00C21942" w:rsidRDefault="00C21942" w:rsidP="00D7489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C21942" w:rsidRDefault="00C21942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1942" w:rsidRDefault="00C21942" w:rsidP="00084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489D">
        <w:rPr>
          <w:rFonts w:ascii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r w:rsidRPr="00D7489D">
        <w:rPr>
          <w:rFonts w:ascii="Times New Roman" w:hAnsi="Times New Roman" w:cs="Times New Roman"/>
          <w:sz w:val="24"/>
          <w:szCs w:val="24"/>
        </w:rPr>
        <w:t>План первоочередных действий по обеспечению развития экономики 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D7489D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489D">
        <w:rPr>
          <w:rFonts w:ascii="Times New Roman" w:hAnsi="Times New Roman" w:cs="Times New Roman"/>
          <w:sz w:val="24"/>
          <w:szCs w:val="24"/>
        </w:rPr>
        <w:t>в условиях внешнего санкционного давления</w:t>
      </w:r>
      <w:r>
        <w:rPr>
          <w:rFonts w:ascii="Times New Roman" w:hAnsi="Times New Roman" w:cs="Times New Roman"/>
          <w:sz w:val="24"/>
          <w:szCs w:val="24"/>
        </w:rPr>
        <w:t xml:space="preserve"> на 2022 год</w:t>
      </w:r>
      <w:r w:rsidRPr="00D7489D">
        <w:rPr>
          <w:rFonts w:ascii="Times New Roman" w:hAnsi="Times New Roman" w:cs="Times New Roman"/>
          <w:sz w:val="24"/>
          <w:szCs w:val="24"/>
        </w:rPr>
        <w:t>.</w:t>
      </w:r>
    </w:p>
    <w:p w:rsidR="00C21942" w:rsidRPr="00084EF4" w:rsidRDefault="00C21942" w:rsidP="00084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EF4">
        <w:rPr>
          <w:rFonts w:ascii="Times New Roman" w:hAnsi="Times New Roman" w:cs="Times New Roman"/>
          <w:sz w:val="24"/>
          <w:szCs w:val="24"/>
        </w:rPr>
        <w:t>2. Координатором исполнения Плана определить Сектор  экономического развития администрации Унечского района (далее – координатор)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1942" w:rsidRPr="00084EF4" w:rsidRDefault="00C21942" w:rsidP="00084EF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4EF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84EF4">
        <w:rPr>
          <w:rFonts w:ascii="Times New Roman" w:hAnsi="Times New Roman" w:cs="Times New Roman"/>
          <w:sz w:val="24"/>
          <w:szCs w:val="24"/>
        </w:rPr>
        <w:t xml:space="preserve">Ответственным исполнителям Плана направлять информацию о ходе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084EF4">
        <w:rPr>
          <w:rFonts w:ascii="Times New Roman" w:hAnsi="Times New Roman" w:cs="Times New Roman"/>
          <w:sz w:val="24"/>
          <w:szCs w:val="24"/>
        </w:rPr>
        <w:t>реализации координатору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084EF4">
        <w:rPr>
          <w:rFonts w:ascii="Times New Roman" w:hAnsi="Times New Roman" w:cs="Times New Roman"/>
          <w:sz w:val="24"/>
          <w:szCs w:val="24"/>
        </w:rPr>
        <w:t>.</w:t>
      </w:r>
    </w:p>
    <w:p w:rsidR="00C21942" w:rsidRPr="005F3992" w:rsidRDefault="00C21942" w:rsidP="001113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5F3992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F3992">
        <w:rPr>
          <w:rFonts w:ascii="Times New Roman" w:hAnsi="Times New Roman" w:cs="Times New Roman"/>
          <w:sz w:val="24"/>
          <w:szCs w:val="24"/>
        </w:rPr>
        <w:t>азместить</w:t>
      </w:r>
      <w:r>
        <w:rPr>
          <w:rFonts w:ascii="Times New Roman" w:hAnsi="Times New Roman" w:cs="Times New Roman"/>
          <w:sz w:val="24"/>
          <w:szCs w:val="24"/>
        </w:rPr>
        <w:t xml:space="preserve">данное постановление </w:t>
      </w:r>
      <w:r w:rsidRPr="005F3992">
        <w:rPr>
          <w:rFonts w:ascii="Times New Roman" w:hAnsi="Times New Roman" w:cs="Times New Roman"/>
          <w:sz w:val="24"/>
          <w:szCs w:val="24"/>
        </w:rPr>
        <w:t xml:space="preserve">на  официальном сайте 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5F3992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 w:rsidRPr="005F39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1942" w:rsidRPr="005F3992" w:rsidRDefault="00C21942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5F3992">
        <w:rPr>
          <w:rFonts w:ascii="Times New Roman" w:hAnsi="Times New Roman" w:cs="Times New Roman"/>
          <w:sz w:val="24"/>
          <w:szCs w:val="24"/>
        </w:rPr>
        <w:t>.Контроль  за исполнением  настоящ</w:t>
      </w:r>
      <w:r>
        <w:rPr>
          <w:rFonts w:ascii="Times New Roman" w:hAnsi="Times New Roman" w:cs="Times New Roman"/>
          <w:sz w:val="24"/>
          <w:szCs w:val="24"/>
        </w:rPr>
        <w:t xml:space="preserve">его постановления  возложить на </w:t>
      </w:r>
      <w:r w:rsidRPr="005F3992">
        <w:rPr>
          <w:rFonts w:ascii="Times New Roman" w:hAnsi="Times New Roman" w:cs="Times New Roman"/>
          <w:sz w:val="24"/>
          <w:szCs w:val="24"/>
        </w:rPr>
        <w:t>заместителя г</w:t>
      </w:r>
      <w:r>
        <w:rPr>
          <w:rFonts w:ascii="Times New Roman" w:hAnsi="Times New Roman" w:cs="Times New Roman"/>
          <w:sz w:val="24"/>
          <w:szCs w:val="24"/>
        </w:rPr>
        <w:t>лавы  администрации Унечского</w:t>
      </w:r>
      <w:r w:rsidRPr="005F3992">
        <w:rPr>
          <w:rFonts w:ascii="Times New Roman" w:hAnsi="Times New Roman" w:cs="Times New Roman"/>
          <w:sz w:val="24"/>
          <w:szCs w:val="24"/>
        </w:rPr>
        <w:t xml:space="preserve">  района И</w:t>
      </w:r>
      <w:r>
        <w:rPr>
          <w:rFonts w:ascii="Times New Roman" w:hAnsi="Times New Roman" w:cs="Times New Roman"/>
          <w:sz w:val="24"/>
          <w:szCs w:val="24"/>
        </w:rPr>
        <w:t>.М.Волкович.</w:t>
      </w:r>
    </w:p>
    <w:p w:rsidR="00C21942" w:rsidRPr="005F3992" w:rsidRDefault="00C21942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942" w:rsidRPr="005F3992" w:rsidRDefault="00C21942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942" w:rsidRPr="005F3992" w:rsidRDefault="00C21942" w:rsidP="0097090C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992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F399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А.М</w:t>
      </w:r>
      <w:r w:rsidRPr="005F39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Кусков</w:t>
      </w:r>
    </w:p>
    <w:sectPr w:rsidR="00C21942" w:rsidRPr="005F3992" w:rsidSect="006B6729">
      <w:headerReference w:type="default" r:id="rId7"/>
      <w:footerReference w:type="default" r:id="rId8"/>
      <w:pgSz w:w="11906" w:h="16838"/>
      <w:pgMar w:top="1134" w:right="566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942" w:rsidRDefault="00C21942" w:rsidP="0062790C">
      <w:pPr>
        <w:spacing w:after="0" w:line="240" w:lineRule="auto"/>
      </w:pPr>
      <w:r>
        <w:separator/>
      </w:r>
    </w:p>
  </w:endnote>
  <w:endnote w:type="continuationSeparator" w:id="1">
    <w:p w:rsidR="00C21942" w:rsidRDefault="00C21942" w:rsidP="006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942" w:rsidRDefault="00C219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942" w:rsidRDefault="00C21942" w:rsidP="0062790C">
      <w:pPr>
        <w:spacing w:after="0" w:line="240" w:lineRule="auto"/>
      </w:pPr>
      <w:r>
        <w:separator/>
      </w:r>
    </w:p>
  </w:footnote>
  <w:footnote w:type="continuationSeparator" w:id="1">
    <w:p w:rsidR="00C21942" w:rsidRDefault="00C21942" w:rsidP="006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942" w:rsidRDefault="00C219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7CDF"/>
    <w:multiLevelType w:val="multilevel"/>
    <w:tmpl w:val="758635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6F0230"/>
    <w:multiLevelType w:val="hybridMultilevel"/>
    <w:tmpl w:val="7E481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301"/>
    <w:rsid w:val="00011F1F"/>
    <w:rsid w:val="0006478E"/>
    <w:rsid w:val="000670F9"/>
    <w:rsid w:val="0008278C"/>
    <w:rsid w:val="00084EF4"/>
    <w:rsid w:val="000B3C4B"/>
    <w:rsid w:val="000C0E17"/>
    <w:rsid w:val="000F1C8D"/>
    <w:rsid w:val="000F3672"/>
    <w:rsid w:val="001113BA"/>
    <w:rsid w:val="001200CC"/>
    <w:rsid w:val="00127916"/>
    <w:rsid w:val="001333BB"/>
    <w:rsid w:val="001401D3"/>
    <w:rsid w:val="001525FA"/>
    <w:rsid w:val="001644FB"/>
    <w:rsid w:val="001653DA"/>
    <w:rsid w:val="00166E0C"/>
    <w:rsid w:val="0019485F"/>
    <w:rsid w:val="001D0968"/>
    <w:rsid w:val="001D5E13"/>
    <w:rsid w:val="001E1F2C"/>
    <w:rsid w:val="00203FA3"/>
    <w:rsid w:val="00204679"/>
    <w:rsid w:val="002109DE"/>
    <w:rsid w:val="00221666"/>
    <w:rsid w:val="00224A26"/>
    <w:rsid w:val="00225B5C"/>
    <w:rsid w:val="0022739E"/>
    <w:rsid w:val="00263F5A"/>
    <w:rsid w:val="00267F04"/>
    <w:rsid w:val="00272589"/>
    <w:rsid w:val="00295376"/>
    <w:rsid w:val="002B4660"/>
    <w:rsid w:val="002B63A9"/>
    <w:rsid w:val="00301E80"/>
    <w:rsid w:val="0031326D"/>
    <w:rsid w:val="00347198"/>
    <w:rsid w:val="00363F8E"/>
    <w:rsid w:val="0037409B"/>
    <w:rsid w:val="00376822"/>
    <w:rsid w:val="003D2450"/>
    <w:rsid w:val="003F5E1B"/>
    <w:rsid w:val="00414C8B"/>
    <w:rsid w:val="00437E5A"/>
    <w:rsid w:val="0045120E"/>
    <w:rsid w:val="0046077C"/>
    <w:rsid w:val="00472D24"/>
    <w:rsid w:val="00480660"/>
    <w:rsid w:val="00490DFA"/>
    <w:rsid w:val="004B6343"/>
    <w:rsid w:val="004C19AE"/>
    <w:rsid w:val="004F4AB3"/>
    <w:rsid w:val="00503F83"/>
    <w:rsid w:val="005052E9"/>
    <w:rsid w:val="00510C1A"/>
    <w:rsid w:val="00522EB2"/>
    <w:rsid w:val="00533723"/>
    <w:rsid w:val="00537DED"/>
    <w:rsid w:val="0058082D"/>
    <w:rsid w:val="005B4E27"/>
    <w:rsid w:val="005B5F4A"/>
    <w:rsid w:val="005C4043"/>
    <w:rsid w:val="005C5DBF"/>
    <w:rsid w:val="005C5F14"/>
    <w:rsid w:val="005C6F0B"/>
    <w:rsid w:val="005E3187"/>
    <w:rsid w:val="005F3992"/>
    <w:rsid w:val="005F7BC1"/>
    <w:rsid w:val="00610972"/>
    <w:rsid w:val="00614E85"/>
    <w:rsid w:val="0062790C"/>
    <w:rsid w:val="006326DF"/>
    <w:rsid w:val="00660F7A"/>
    <w:rsid w:val="00671B38"/>
    <w:rsid w:val="006726DB"/>
    <w:rsid w:val="006A0187"/>
    <w:rsid w:val="006A51B1"/>
    <w:rsid w:val="006B6729"/>
    <w:rsid w:val="006D7276"/>
    <w:rsid w:val="006F4FFE"/>
    <w:rsid w:val="006F5060"/>
    <w:rsid w:val="007173B5"/>
    <w:rsid w:val="0073652E"/>
    <w:rsid w:val="00737EE6"/>
    <w:rsid w:val="00773205"/>
    <w:rsid w:val="007A4AEA"/>
    <w:rsid w:val="007C3C23"/>
    <w:rsid w:val="00813B19"/>
    <w:rsid w:val="00814803"/>
    <w:rsid w:val="008540AC"/>
    <w:rsid w:val="00892FCD"/>
    <w:rsid w:val="008C087D"/>
    <w:rsid w:val="008C3D6A"/>
    <w:rsid w:val="008E6054"/>
    <w:rsid w:val="008F5A5E"/>
    <w:rsid w:val="00901FE3"/>
    <w:rsid w:val="009106AA"/>
    <w:rsid w:val="009141A2"/>
    <w:rsid w:val="00924BD0"/>
    <w:rsid w:val="00936B4D"/>
    <w:rsid w:val="00966AB0"/>
    <w:rsid w:val="00966C2D"/>
    <w:rsid w:val="0097090C"/>
    <w:rsid w:val="00972108"/>
    <w:rsid w:val="0097345F"/>
    <w:rsid w:val="009922FF"/>
    <w:rsid w:val="009A656A"/>
    <w:rsid w:val="009F195E"/>
    <w:rsid w:val="00A42CDF"/>
    <w:rsid w:val="00A53CB8"/>
    <w:rsid w:val="00A90C39"/>
    <w:rsid w:val="00A93DD8"/>
    <w:rsid w:val="00AA75E8"/>
    <w:rsid w:val="00B05170"/>
    <w:rsid w:val="00B155D9"/>
    <w:rsid w:val="00B27A25"/>
    <w:rsid w:val="00B31399"/>
    <w:rsid w:val="00B34301"/>
    <w:rsid w:val="00B458C6"/>
    <w:rsid w:val="00B54660"/>
    <w:rsid w:val="00B815FD"/>
    <w:rsid w:val="00BA034F"/>
    <w:rsid w:val="00BA35A5"/>
    <w:rsid w:val="00BA3E7E"/>
    <w:rsid w:val="00BC42F7"/>
    <w:rsid w:val="00C13961"/>
    <w:rsid w:val="00C17079"/>
    <w:rsid w:val="00C2038D"/>
    <w:rsid w:val="00C21942"/>
    <w:rsid w:val="00C23D6E"/>
    <w:rsid w:val="00C33548"/>
    <w:rsid w:val="00C74B26"/>
    <w:rsid w:val="00C85CED"/>
    <w:rsid w:val="00C85E6F"/>
    <w:rsid w:val="00CA5FE4"/>
    <w:rsid w:val="00CC4C0F"/>
    <w:rsid w:val="00CE1F07"/>
    <w:rsid w:val="00CF6E72"/>
    <w:rsid w:val="00D3744C"/>
    <w:rsid w:val="00D652D4"/>
    <w:rsid w:val="00D7489D"/>
    <w:rsid w:val="00D75B88"/>
    <w:rsid w:val="00D776DF"/>
    <w:rsid w:val="00D87027"/>
    <w:rsid w:val="00DD1E31"/>
    <w:rsid w:val="00DD3A42"/>
    <w:rsid w:val="00DE7C8C"/>
    <w:rsid w:val="00DF1505"/>
    <w:rsid w:val="00DF4CB1"/>
    <w:rsid w:val="00DF7CD8"/>
    <w:rsid w:val="00E177C8"/>
    <w:rsid w:val="00E3591F"/>
    <w:rsid w:val="00E5221F"/>
    <w:rsid w:val="00E922DC"/>
    <w:rsid w:val="00EB4856"/>
    <w:rsid w:val="00EC7F81"/>
    <w:rsid w:val="00ED3F6C"/>
    <w:rsid w:val="00F02388"/>
    <w:rsid w:val="00F10F6E"/>
    <w:rsid w:val="00F17677"/>
    <w:rsid w:val="00F46A47"/>
    <w:rsid w:val="00F80C35"/>
    <w:rsid w:val="00F90A48"/>
    <w:rsid w:val="00FD7CE3"/>
    <w:rsid w:val="00FE655B"/>
    <w:rsid w:val="00FE6976"/>
    <w:rsid w:val="00FF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7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22DC"/>
    <w:pPr>
      <w:ind w:left="720"/>
    </w:pPr>
  </w:style>
  <w:style w:type="character" w:customStyle="1" w:styleId="blk">
    <w:name w:val="blk"/>
    <w:basedOn w:val="DefaultParagraphFont"/>
    <w:uiPriority w:val="99"/>
    <w:rsid w:val="009106AA"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table" w:styleId="TableGrid">
    <w:name w:val="Table Grid"/>
    <w:basedOn w:val="TableNormal"/>
    <w:uiPriority w:val="99"/>
    <w:rsid w:val="005052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A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922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9922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link w:val="20"/>
    <w:uiPriority w:val="99"/>
    <w:locked/>
    <w:rsid w:val="005F7BC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5F7BC1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2790C"/>
  </w:style>
  <w:style w:type="paragraph" w:styleId="Footer">
    <w:name w:val="footer"/>
    <w:basedOn w:val="Normal"/>
    <w:link w:val="FooterChar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2790C"/>
  </w:style>
  <w:style w:type="paragraph" w:styleId="Title">
    <w:name w:val="Title"/>
    <w:basedOn w:val="Normal"/>
    <w:link w:val="TitleChar"/>
    <w:uiPriority w:val="99"/>
    <w:qFormat/>
    <w:locked/>
    <w:rsid w:val="00D748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7489D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1</Pages>
  <Words>229</Words>
  <Characters>1311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6</cp:revision>
  <cp:lastPrinted>2022-06-14T11:03:00Z</cp:lastPrinted>
  <dcterms:created xsi:type="dcterms:W3CDTF">2022-06-14T09:15:00Z</dcterms:created>
  <dcterms:modified xsi:type="dcterms:W3CDTF">2022-06-15T08:29:00Z</dcterms:modified>
</cp:coreProperties>
</file>